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18B7" w:rsidRDefault="002118B7" w:rsidP="002118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118B7" w:rsidRDefault="002118B7" w:rsidP="002118B7">
      <w:pPr>
        <w:rPr>
          <w:rFonts w:ascii="Times New Roman" w:hAnsi="Times New Roman" w:cs="Times New Roman"/>
        </w:rPr>
      </w:pPr>
    </w:p>
    <w:p w:rsidR="002118B7" w:rsidRDefault="002118B7" w:rsidP="002118B7">
      <w:pPr>
        <w:rPr>
          <w:rFonts w:ascii="Times New Roman" w:hAnsi="Times New Roman" w:cs="Times New Roman"/>
        </w:rPr>
      </w:pPr>
    </w:p>
    <w:p w:rsidR="002118B7" w:rsidRDefault="002118B7" w:rsidP="002118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Cranele</w:t>
      </w:r>
      <w:proofErr w:type="spellEnd"/>
      <w:r>
        <w:rPr>
          <w:rFonts w:ascii="Times New Roman" w:hAnsi="Times New Roman" w:cs="Times New Roman"/>
        </w:rPr>
        <w:t xml:space="preserve"> of Stratford </w:t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:rsidR="002118B7" w:rsidRDefault="002118B7" w:rsidP="002118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Suffolk(q.v.).</w:t>
      </w:r>
    </w:p>
    <w:p w:rsidR="002118B7" w:rsidRDefault="002118B7" w:rsidP="002118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2118B7" w:rsidRDefault="002118B7" w:rsidP="002118B7">
      <w:pPr>
        <w:rPr>
          <w:rFonts w:ascii="Times New Roman" w:hAnsi="Times New Roman" w:cs="Times New Roman"/>
        </w:rPr>
      </w:pPr>
    </w:p>
    <w:p w:rsidR="002118B7" w:rsidRDefault="002118B7" w:rsidP="002118B7">
      <w:pPr>
        <w:rPr>
          <w:rFonts w:ascii="Times New Roman" w:hAnsi="Times New Roman" w:cs="Times New Roman"/>
        </w:rPr>
      </w:pPr>
    </w:p>
    <w:p w:rsidR="002118B7" w:rsidRDefault="002118B7" w:rsidP="002118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June 2017</w:t>
      </w:r>
    </w:p>
    <w:p w:rsidR="006B2F86" w:rsidRPr="00E71FC3" w:rsidRDefault="002118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8B7" w:rsidRDefault="002118B7" w:rsidP="00E71FC3">
      <w:r>
        <w:separator/>
      </w:r>
    </w:p>
  </w:endnote>
  <w:endnote w:type="continuationSeparator" w:id="0">
    <w:p w:rsidR="002118B7" w:rsidRDefault="002118B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8B7" w:rsidRDefault="002118B7" w:rsidP="00E71FC3">
      <w:r>
        <w:separator/>
      </w:r>
    </w:p>
  </w:footnote>
  <w:footnote w:type="continuationSeparator" w:id="0">
    <w:p w:rsidR="002118B7" w:rsidRDefault="002118B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8B7"/>
    <w:rsid w:val="001A7C09"/>
    <w:rsid w:val="002118B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3E8AAE-B98C-4087-9307-0603259E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8B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2017-06-27T20:40:00Z</dcterms:created>
  <dcterms:modified xsi:type="dcterms:W3CDTF">2017-06-27T20:41:00Z</dcterms:modified>
</cp:coreProperties>
</file>